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2B" w:rsidRDefault="00CA102B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24327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CA102B" w:rsidRPr="00B30173" w:rsidRDefault="00CA102B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CA102B" w:rsidRPr="00B30173" w:rsidRDefault="00CA102B" w:rsidP="001F4A74">
      <w:pPr>
        <w:pStyle w:val="Heading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A102B" w:rsidRPr="00B41678" w:rsidRDefault="00CA102B" w:rsidP="001F4A74">
      <w:pPr>
        <w:pStyle w:val="Heading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CA102B" w:rsidRPr="008B176C" w:rsidRDefault="00CA102B" w:rsidP="001F4A7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CA102B" w:rsidRPr="00FD7278" w:rsidRDefault="00CA102B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CA102B" w:rsidRPr="00FD7278" w:rsidRDefault="00CA102B" w:rsidP="001F4A74">
      <w:pPr>
        <w:jc w:val="center"/>
        <w:rPr>
          <w:b/>
          <w:sz w:val="16"/>
          <w:szCs w:val="16"/>
        </w:rPr>
      </w:pPr>
    </w:p>
    <w:p w:rsidR="00CA102B" w:rsidRPr="008B176C" w:rsidRDefault="00CA102B" w:rsidP="001F4A7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CA102B" w:rsidRPr="00824DD5" w:rsidRDefault="00CA102B" w:rsidP="001F4A74">
      <w:pPr>
        <w:jc w:val="center"/>
        <w:rPr>
          <w:sz w:val="28"/>
          <w:szCs w:val="28"/>
        </w:rPr>
      </w:pPr>
    </w:p>
    <w:p w:rsidR="00CA102B" w:rsidRDefault="00CA102B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19.03.2021                                                                                                 № 372                      </w:t>
      </w:r>
    </w:p>
    <w:p w:rsidR="00CA102B" w:rsidRDefault="00CA102B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CA102B" w:rsidRDefault="00CA102B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CA102B" w:rsidRDefault="00CA102B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Пыть-Яха от 14.12.2020 № 357</w:t>
      </w:r>
    </w:p>
    <w:p w:rsidR="00CA102B" w:rsidRPr="00340C72" w:rsidRDefault="00CA102B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102B" w:rsidRDefault="00CA102B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CA102B" w:rsidRPr="00340C72" w:rsidRDefault="00CA102B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и 2023 годов»</w:t>
      </w: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02B" w:rsidRPr="00333F49" w:rsidRDefault="00CA102B" w:rsidP="001F4A74">
      <w:pPr>
        <w:jc w:val="both"/>
        <w:rPr>
          <w:sz w:val="28"/>
          <w:szCs w:val="28"/>
        </w:rPr>
      </w:pPr>
    </w:p>
    <w:p w:rsidR="00CA102B" w:rsidRPr="00333F49" w:rsidRDefault="00CA102B" w:rsidP="00B4379A">
      <w:pPr>
        <w:tabs>
          <w:tab w:val="left" w:pos="54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 «Об утверждении Положения о бюджетном процессе в муниципальном образовании городской округ город Пыть-Ях»</w:t>
      </w:r>
      <w:r w:rsidRPr="00850E79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CA102B" w:rsidRPr="00333F49" w:rsidRDefault="00CA102B" w:rsidP="001F4A74">
      <w:pPr>
        <w:jc w:val="both"/>
        <w:rPr>
          <w:sz w:val="28"/>
          <w:szCs w:val="28"/>
        </w:rPr>
      </w:pPr>
    </w:p>
    <w:p w:rsidR="00CA102B" w:rsidRPr="00217D64" w:rsidRDefault="00CA102B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CA102B" w:rsidRPr="00217D64" w:rsidRDefault="00CA102B" w:rsidP="001F4A74">
      <w:pPr>
        <w:ind w:left="80"/>
        <w:jc w:val="both"/>
        <w:rPr>
          <w:b/>
          <w:bCs/>
          <w:sz w:val="28"/>
          <w:szCs w:val="28"/>
        </w:rPr>
      </w:pPr>
    </w:p>
    <w:p w:rsidR="00CA102B" w:rsidRPr="00A91819" w:rsidRDefault="00CA102B" w:rsidP="0039415E">
      <w:pPr>
        <w:tabs>
          <w:tab w:val="left" w:pos="0"/>
          <w:tab w:val="left" w:pos="900"/>
          <w:tab w:val="left" w:pos="12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14</w:t>
      </w:r>
      <w:r w:rsidRPr="00A9181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A91819">
        <w:rPr>
          <w:sz w:val="28"/>
          <w:szCs w:val="28"/>
        </w:rPr>
        <w:t xml:space="preserve"> № </w:t>
      </w:r>
      <w:r>
        <w:rPr>
          <w:sz w:val="28"/>
          <w:szCs w:val="28"/>
        </w:rPr>
        <w:t>357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</w:t>
      </w:r>
      <w:r>
        <w:rPr>
          <w:sz w:val="28"/>
          <w:szCs w:val="28"/>
        </w:rPr>
        <w:t>21</w:t>
      </w:r>
      <w:r w:rsidRPr="00A9181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2022 и 2023 годов</w:t>
      </w:r>
      <w:r w:rsidRPr="00A91819">
        <w:rPr>
          <w:sz w:val="28"/>
          <w:szCs w:val="28"/>
        </w:rPr>
        <w:t>» следующие изменения:</w:t>
      </w:r>
    </w:p>
    <w:p w:rsidR="00CA102B" w:rsidRPr="00DE411D" w:rsidRDefault="00CA102B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Pr="00DE411D">
        <w:rPr>
          <w:sz w:val="28"/>
          <w:szCs w:val="28"/>
        </w:rPr>
        <w:t>В пункте 1:</w:t>
      </w:r>
    </w:p>
    <w:p w:rsidR="00CA102B" w:rsidRPr="00DE411D" w:rsidRDefault="00CA102B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>
        <w:rPr>
          <w:sz w:val="28"/>
          <w:szCs w:val="28"/>
        </w:rPr>
        <w:t>3 820 527,6 тыс. рублей»</w:t>
      </w:r>
      <w:r w:rsidRPr="00DE411D">
        <w:rPr>
          <w:sz w:val="28"/>
          <w:szCs w:val="28"/>
        </w:rPr>
        <w:t xml:space="preserve"> заменить словами «</w:t>
      </w:r>
      <w:r>
        <w:rPr>
          <w:sz w:val="28"/>
          <w:szCs w:val="28"/>
        </w:rPr>
        <w:t>3 826 421,5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Pr="00DE411D" w:rsidRDefault="00CA102B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>
        <w:rPr>
          <w:sz w:val="28"/>
          <w:szCs w:val="28"/>
        </w:rPr>
        <w:t>3 922 495,2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4 608 851,6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Pr="00DE411D" w:rsidRDefault="00CA102B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>
        <w:rPr>
          <w:sz w:val="28"/>
          <w:szCs w:val="28"/>
        </w:rPr>
        <w:tab/>
        <w:t xml:space="preserve"> В абзаце четвертом слова «101 967,6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782 430,1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Default="00CA102B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1 128 343,4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1 131 743,4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CA102B" w:rsidRDefault="00CA102B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621E1E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0,0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527,6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CA102B" w:rsidRDefault="00CA102B" w:rsidP="0039415E">
      <w:pPr>
        <w:tabs>
          <w:tab w:val="left" w:pos="1260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1.2.</w:t>
      </w:r>
      <w:r>
        <w:rPr>
          <w:sz w:val="28"/>
        </w:rPr>
        <w:tab/>
      </w:r>
      <w:r>
        <w:rPr>
          <w:sz w:val="28"/>
          <w:szCs w:val="28"/>
        </w:rPr>
        <w:t>В пункте 2:</w:t>
      </w:r>
    </w:p>
    <w:p w:rsidR="00CA102B" w:rsidRDefault="00CA102B" w:rsidP="002C4A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>
        <w:rPr>
          <w:sz w:val="28"/>
          <w:szCs w:val="28"/>
        </w:rPr>
        <w:tab/>
        <w:t>В абзаце втором слова «на 2022 год в сумме 3 286 975,1 тыс. рублей и на 2023 год в сумме 3 299 335,3 тыс. рублей» заменить словами «на 2022 год в сумме 3 338 412,8 тыс. рублей и на 2023 год в сумме 3 348 111,9 тыс. рублей»;</w:t>
      </w:r>
    </w:p>
    <w:p w:rsidR="00CA102B" w:rsidRDefault="00CA102B" w:rsidP="002C4AE4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1.2.2.</w:t>
      </w:r>
      <w:r>
        <w:rPr>
          <w:sz w:val="28"/>
          <w:szCs w:val="28"/>
        </w:rPr>
        <w:tab/>
        <w:t xml:space="preserve">В абзаце третьем слова «на 2022 год в сумме 3 379 719,8 тыс. рублей, в том числе условно утвержденные расходы в сумме 39 468,5 тыс. рублей и на 2023 год в сумме </w:t>
      </w:r>
      <w:r>
        <w:rPr>
          <w:bCs/>
          <w:sz w:val="28"/>
          <w:szCs w:val="28"/>
        </w:rPr>
        <w:t xml:space="preserve">3 407 664,4 тыс. рублей, в том числе условно утвержденные расходы в сумме 78 274,0 тыс. рублей» заменить словами </w:t>
      </w:r>
      <w:r>
        <w:rPr>
          <w:sz w:val="28"/>
          <w:szCs w:val="28"/>
        </w:rPr>
        <w:t xml:space="preserve">«на 2022 год в сумме 3 431 157,5 тыс. рублей, в том числе условно утвержденные расходы в сумме 39 468,5 тыс. рублей и на 2023 год в сумме </w:t>
      </w:r>
      <w:r>
        <w:rPr>
          <w:bCs/>
          <w:sz w:val="28"/>
          <w:szCs w:val="28"/>
        </w:rPr>
        <w:t>3 456 441,0 тыс. рублей, в том числе условно утвержденные расходы в сумме 78 274,0 тыс. рублей»;</w:t>
      </w:r>
    </w:p>
    <w:p w:rsidR="00CA102B" w:rsidRDefault="00CA102B" w:rsidP="0039415E">
      <w:pPr>
        <w:tabs>
          <w:tab w:val="left" w:pos="1080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>
        <w:rPr>
          <w:bCs/>
          <w:sz w:val="28"/>
          <w:szCs w:val="28"/>
        </w:rPr>
        <w:tab/>
        <w:t xml:space="preserve"> Пункт 8 изложить </w:t>
      </w:r>
      <w:r w:rsidRPr="008443D9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следующей </w:t>
      </w:r>
      <w:r w:rsidRPr="008443D9">
        <w:rPr>
          <w:bCs/>
          <w:sz w:val="28"/>
          <w:szCs w:val="28"/>
        </w:rPr>
        <w:t>редакции</w:t>
      </w:r>
      <w:r>
        <w:rPr>
          <w:bCs/>
          <w:sz w:val="28"/>
          <w:szCs w:val="28"/>
        </w:rPr>
        <w:t>:</w:t>
      </w:r>
    </w:p>
    <w:p w:rsidR="00CA102B" w:rsidRDefault="00CA102B" w:rsidP="008443D9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8"/>
        </w:rPr>
        <w:t>«</w:t>
      </w:r>
      <w:r w:rsidRPr="00F73C60">
        <w:rPr>
          <w:sz w:val="28"/>
          <w:szCs w:val="28"/>
        </w:rPr>
        <w:t xml:space="preserve">8. Открытие и ведение лицевых счетов участникам бюджетного процесса, бюджетным и автономным учреждениям, другим юридическим лицам, не являющимся участниками бюджетного процесса, сведения о которых включены в реестр участников бюджетного процесса, а также юридических лиц, не являющихся участниками бюджетного процесса, осуществляется в комитете по финансам администрации города Пыть-Яха, в порядке, установленном комитетом по финансам администрации города </w:t>
      </w:r>
      <w:r>
        <w:rPr>
          <w:sz w:val="28"/>
          <w:szCs w:val="28"/>
        </w:rPr>
        <w:t xml:space="preserve"> </w:t>
      </w:r>
      <w:r w:rsidRPr="00F73C60">
        <w:rPr>
          <w:sz w:val="28"/>
          <w:szCs w:val="28"/>
        </w:rPr>
        <w:t>Пыть-Яха.</w:t>
      </w:r>
      <w:r>
        <w:rPr>
          <w:sz w:val="28"/>
          <w:szCs w:val="28"/>
        </w:rPr>
        <w:t>»;</w:t>
      </w:r>
      <w:bookmarkStart w:id="0" w:name="_GoBack"/>
      <w:bookmarkEnd w:id="0"/>
    </w:p>
    <w:p w:rsidR="00CA102B" w:rsidRDefault="00CA102B" w:rsidP="0039415E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>
        <w:rPr>
          <w:sz w:val="28"/>
          <w:szCs w:val="28"/>
        </w:rPr>
        <w:tab/>
        <w:t xml:space="preserve"> </w:t>
      </w:r>
      <w:r>
        <w:rPr>
          <w:sz w:val="28"/>
        </w:rPr>
        <w:t>В пункте 13</w:t>
      </w:r>
      <w:r w:rsidRPr="00732A3E">
        <w:rPr>
          <w:sz w:val="28"/>
        </w:rPr>
        <w:t xml:space="preserve">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>
        <w:rPr>
          <w:sz w:val="28"/>
        </w:rPr>
        <w:t>65 859,4</w:t>
      </w:r>
      <w:r w:rsidRPr="00732A3E">
        <w:rPr>
          <w:sz w:val="28"/>
        </w:rPr>
        <w:t xml:space="preserve"> 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>
        <w:rPr>
          <w:sz w:val="28"/>
        </w:rPr>
        <w:t>66 139,4</w:t>
      </w:r>
      <w:r w:rsidRPr="00732A3E">
        <w:rPr>
          <w:sz w:val="28"/>
        </w:rPr>
        <w:t xml:space="preserve"> тыс. рублей»</w:t>
      </w:r>
      <w:r>
        <w:rPr>
          <w:sz w:val="28"/>
        </w:rPr>
        <w:t xml:space="preserve">, слова </w:t>
      </w:r>
      <w:r w:rsidRPr="00732A3E">
        <w:rPr>
          <w:sz w:val="28"/>
        </w:rPr>
        <w:t>«</w:t>
      </w:r>
      <w:r>
        <w:rPr>
          <w:sz w:val="28"/>
        </w:rPr>
        <w:t xml:space="preserve">на 2023 год </w:t>
      </w:r>
      <w:r w:rsidRPr="00732A3E">
        <w:rPr>
          <w:sz w:val="28"/>
        </w:rPr>
        <w:t xml:space="preserve">в сумме </w:t>
      </w:r>
      <w:r>
        <w:rPr>
          <w:sz w:val="28"/>
        </w:rPr>
        <w:t>61 586,9</w:t>
      </w:r>
      <w:r w:rsidRPr="00732A3E">
        <w:rPr>
          <w:sz w:val="28"/>
        </w:rPr>
        <w:t xml:space="preserve"> тыс. рублей» заменить словами «</w:t>
      </w:r>
      <w:r>
        <w:rPr>
          <w:sz w:val="28"/>
        </w:rPr>
        <w:t xml:space="preserve">на 2023 год </w:t>
      </w:r>
      <w:r w:rsidRPr="00732A3E">
        <w:rPr>
          <w:sz w:val="28"/>
        </w:rPr>
        <w:t xml:space="preserve">в сумме </w:t>
      </w:r>
      <w:r>
        <w:rPr>
          <w:sz w:val="28"/>
        </w:rPr>
        <w:t>61 616,9</w:t>
      </w:r>
      <w:r w:rsidRPr="00732A3E">
        <w:rPr>
          <w:sz w:val="28"/>
        </w:rPr>
        <w:t xml:space="preserve"> тыс. рублей»</w:t>
      </w:r>
      <w:r>
        <w:rPr>
          <w:sz w:val="28"/>
        </w:rPr>
        <w:t>;</w:t>
      </w:r>
    </w:p>
    <w:p w:rsidR="00CA102B" w:rsidRDefault="00CA102B" w:rsidP="0039415E">
      <w:pPr>
        <w:tabs>
          <w:tab w:val="left" w:pos="1080"/>
          <w:tab w:val="left" w:pos="1260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>1.5.</w:t>
      </w:r>
      <w:r>
        <w:rPr>
          <w:sz w:val="28"/>
          <w:szCs w:val="28"/>
        </w:rPr>
        <w:tab/>
      </w:r>
      <w:r w:rsidRPr="00732A3E">
        <w:rPr>
          <w:sz w:val="28"/>
        </w:rPr>
        <w:t>В пункте 15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>
        <w:rPr>
          <w:sz w:val="28"/>
        </w:rPr>
        <w:t>94 251,5</w:t>
      </w:r>
      <w:r w:rsidRPr="00732A3E">
        <w:rPr>
          <w:sz w:val="28"/>
        </w:rPr>
        <w:t xml:space="preserve"> 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>
        <w:rPr>
          <w:sz w:val="28"/>
        </w:rPr>
        <w:t>120 151,5 тыс. рублей»;</w:t>
      </w:r>
    </w:p>
    <w:p w:rsidR="00CA102B" w:rsidRDefault="00CA102B" w:rsidP="0039415E">
      <w:pPr>
        <w:tabs>
          <w:tab w:val="left" w:pos="567"/>
          <w:tab w:val="left" w:pos="709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1.6.</w:t>
      </w:r>
      <w:r>
        <w:rPr>
          <w:sz w:val="28"/>
        </w:rPr>
        <w:tab/>
        <w:t xml:space="preserve"> </w:t>
      </w:r>
      <w:r>
        <w:rPr>
          <w:sz w:val="28"/>
          <w:szCs w:val="28"/>
        </w:rPr>
        <w:t>В пункте 20 слова «на 2021 год в сумме 2 543 465,6 тыс. рублей» заменить словами «на 2021 год в сумме 2 545 959,5 тыс. рублей», слова «</w:t>
      </w: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2 049 317,7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2 061 430,4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2 100 755,4 </w:t>
      </w:r>
      <w:r w:rsidRPr="00674023">
        <w:rPr>
          <w:sz w:val="28"/>
          <w:szCs w:val="28"/>
        </w:rPr>
        <w:t>тыс. рублей и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2 110 207,0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»;</w:t>
      </w:r>
    </w:p>
    <w:p w:rsidR="00CA102B" w:rsidRPr="00A36E88" w:rsidRDefault="00CA102B" w:rsidP="006E5188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A36E8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A36E88">
        <w:rPr>
          <w:sz w:val="28"/>
          <w:szCs w:val="28"/>
        </w:rPr>
        <w:t>Приложение 1 «Доходы бюджета города Пыть-Яха на 20</w:t>
      </w:r>
      <w:r>
        <w:rPr>
          <w:sz w:val="28"/>
          <w:szCs w:val="28"/>
        </w:rPr>
        <w:t>21</w:t>
      </w:r>
      <w:r w:rsidRPr="00A36E88">
        <w:rPr>
          <w:sz w:val="28"/>
          <w:szCs w:val="28"/>
        </w:rPr>
        <w:t xml:space="preserve"> год» изложить в новой</w:t>
      </w:r>
      <w:r>
        <w:rPr>
          <w:sz w:val="28"/>
          <w:szCs w:val="28"/>
        </w:rPr>
        <w:t xml:space="preserve"> редакции согласно Приложению </w:t>
      </w:r>
      <w:r w:rsidRPr="00A36E88">
        <w:rPr>
          <w:sz w:val="28"/>
          <w:szCs w:val="28"/>
        </w:rPr>
        <w:t>1 «Доходы бюджета города Пыть-Яха на 20</w:t>
      </w:r>
      <w:r>
        <w:rPr>
          <w:sz w:val="28"/>
          <w:szCs w:val="28"/>
        </w:rPr>
        <w:t>21</w:t>
      </w:r>
      <w:r w:rsidRPr="00A36E88">
        <w:rPr>
          <w:sz w:val="28"/>
          <w:szCs w:val="28"/>
        </w:rPr>
        <w:t xml:space="preserve"> год» к настоящему решению</w:t>
      </w:r>
      <w:r>
        <w:rPr>
          <w:sz w:val="28"/>
          <w:szCs w:val="28"/>
        </w:rPr>
        <w:t>;</w:t>
      </w:r>
    </w:p>
    <w:p w:rsidR="00CA102B" w:rsidRDefault="00CA102B" w:rsidP="00F939C7">
      <w:pPr>
        <w:pStyle w:val="a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t xml:space="preserve">1.8. </w:t>
      </w:r>
      <w:r w:rsidRPr="00A36E88">
        <w:rPr>
          <w:szCs w:val="28"/>
        </w:rPr>
        <w:t xml:space="preserve">Приложение </w:t>
      </w:r>
      <w:r>
        <w:rPr>
          <w:szCs w:val="28"/>
        </w:rPr>
        <w:t>2</w:t>
      </w:r>
      <w:r w:rsidRPr="00A36E88">
        <w:rPr>
          <w:szCs w:val="28"/>
        </w:rPr>
        <w:t xml:space="preserve"> «Доходы </w:t>
      </w:r>
      <w:r>
        <w:rPr>
          <w:szCs w:val="28"/>
        </w:rPr>
        <w:t xml:space="preserve">бюджета </w:t>
      </w:r>
      <w:r w:rsidRPr="00A36E88">
        <w:rPr>
          <w:szCs w:val="28"/>
        </w:rPr>
        <w:t>города Пыть-Яха на 20</w:t>
      </w:r>
      <w:r>
        <w:rPr>
          <w:szCs w:val="28"/>
        </w:rPr>
        <w:t>22-2023</w:t>
      </w:r>
      <w:r w:rsidRPr="00A36E88">
        <w:rPr>
          <w:szCs w:val="28"/>
        </w:rPr>
        <w:t xml:space="preserve"> год</w:t>
      </w:r>
      <w:r>
        <w:rPr>
          <w:szCs w:val="28"/>
        </w:rPr>
        <w:t>ы</w:t>
      </w:r>
      <w:r w:rsidRPr="00A36E88">
        <w:rPr>
          <w:szCs w:val="28"/>
        </w:rPr>
        <w:t xml:space="preserve">» изложить в новой редакции согласно </w:t>
      </w:r>
      <w:r>
        <w:rPr>
          <w:szCs w:val="28"/>
        </w:rPr>
        <w:t>П</w:t>
      </w:r>
      <w:r w:rsidRPr="00A36E88">
        <w:rPr>
          <w:szCs w:val="28"/>
        </w:rPr>
        <w:t xml:space="preserve">риложению </w:t>
      </w:r>
      <w:r>
        <w:rPr>
          <w:szCs w:val="28"/>
        </w:rPr>
        <w:t>2</w:t>
      </w:r>
      <w:r w:rsidRPr="00A36E88">
        <w:rPr>
          <w:szCs w:val="28"/>
        </w:rPr>
        <w:t xml:space="preserve"> «Доходы бюджета города Пыть-Яха на 20</w:t>
      </w:r>
      <w:r>
        <w:rPr>
          <w:szCs w:val="28"/>
        </w:rPr>
        <w:t>22-2023</w:t>
      </w:r>
      <w:r w:rsidRPr="00A36E88">
        <w:rPr>
          <w:szCs w:val="28"/>
        </w:rPr>
        <w:t xml:space="preserve"> год</w:t>
      </w:r>
      <w:r>
        <w:rPr>
          <w:szCs w:val="28"/>
        </w:rPr>
        <w:t>ы</w:t>
      </w:r>
      <w:r w:rsidRPr="00A36E88">
        <w:rPr>
          <w:szCs w:val="28"/>
        </w:rPr>
        <w:t>» к настоящему решению</w:t>
      </w:r>
      <w:r>
        <w:rPr>
          <w:szCs w:val="28"/>
        </w:rPr>
        <w:t>;</w:t>
      </w:r>
    </w:p>
    <w:p w:rsidR="00CA102B" w:rsidRDefault="00CA102B" w:rsidP="006E5188">
      <w:pPr>
        <w:pStyle w:val="a"/>
        <w:tabs>
          <w:tab w:val="left" w:pos="900"/>
          <w:tab w:val="left" w:pos="1080"/>
        </w:tabs>
        <w:spacing w:line="240" w:lineRule="auto"/>
        <w:ind w:firstLine="567"/>
        <w:jc w:val="both"/>
      </w:pPr>
      <w:r>
        <w:rPr>
          <w:szCs w:val="28"/>
        </w:rPr>
        <w:t>1.9.</w:t>
      </w:r>
      <w:r>
        <w:rPr>
          <w:szCs w:val="28"/>
        </w:rPr>
        <w:tab/>
        <w:t xml:space="preserve"> Приложение 3 «Перечень главных администраторов доходов бюджета города Пыть-Яха» изложить в новой редакции согласно    Приложению  3 «Перечень главных администраторов доходов бюджета города Пыть-Яха»;</w:t>
      </w:r>
    </w:p>
    <w:p w:rsidR="00CA102B" w:rsidRPr="00FF7BEB" w:rsidRDefault="00CA102B" w:rsidP="006E5188">
      <w:pPr>
        <w:pStyle w:val="a"/>
        <w:tabs>
          <w:tab w:val="left" w:pos="900"/>
          <w:tab w:val="left" w:pos="1260"/>
        </w:tabs>
        <w:spacing w:line="240" w:lineRule="auto"/>
        <w:ind w:firstLine="567"/>
        <w:jc w:val="both"/>
      </w:pPr>
      <w:r>
        <w:t>1.10. Приложение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>год» изложить в новой редакции согласно Приложению 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>год» к настоящему решению</w:t>
      </w:r>
      <w:r w:rsidRPr="00FF7BEB">
        <w:t>;</w:t>
      </w:r>
    </w:p>
    <w:p w:rsidR="00CA102B" w:rsidRDefault="00CA102B" w:rsidP="006E5188">
      <w:pPr>
        <w:pStyle w:val="a"/>
        <w:tabs>
          <w:tab w:val="left" w:pos="900"/>
          <w:tab w:val="left" w:pos="126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1.11.</w:t>
      </w:r>
      <w:r>
        <w:rPr>
          <w:szCs w:val="28"/>
        </w:rPr>
        <w:tab/>
      </w:r>
      <w:r>
        <w:t>Приложение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изложить в новой редакции согласно     Приложению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к настоящему решению;</w:t>
      </w:r>
    </w:p>
    <w:p w:rsidR="00CA102B" w:rsidRDefault="00CA102B" w:rsidP="006D06A3">
      <w:pPr>
        <w:pStyle w:val="a"/>
        <w:tabs>
          <w:tab w:val="left" w:pos="900"/>
          <w:tab w:val="left" w:pos="126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1.12.</w:t>
      </w:r>
      <w:r>
        <w:rPr>
          <w:szCs w:val="28"/>
        </w:rPr>
        <w:tab/>
        <w:t>Приложение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>согласно Приложению 6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CA102B" w:rsidRDefault="00CA102B" w:rsidP="00DB0488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  <w:t xml:space="preserve"> Приложение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CA102B" w:rsidRDefault="00CA102B" w:rsidP="006D06A3">
      <w:pPr>
        <w:tabs>
          <w:tab w:val="left" w:pos="851"/>
          <w:tab w:val="left" w:pos="1134"/>
          <w:tab w:val="left" w:pos="12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9 «Распределение бюджетных ассигнований по разделам и подразделам классификации расходов бюджета города Пыть-Яха на 2021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8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2021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CA102B" w:rsidRDefault="00CA102B" w:rsidP="006D06A3">
      <w:pPr>
        <w:tabs>
          <w:tab w:val="left" w:pos="851"/>
          <w:tab w:val="left" w:pos="1134"/>
          <w:tab w:val="left" w:pos="12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1.15.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10 «Распределение бюджетных ассигнований по разделам и подразделам классификации расходов бюджета города Пыть-Яха на плановый период 2022 и 2023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9 «Распределение бюджетных ассигнований по разделам и подразделам классификации расходов бюджета города Пыть-Яха на плановый период 2022 и 2023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CA102B" w:rsidRDefault="00CA102B" w:rsidP="006D06A3">
      <w:pPr>
        <w:tabs>
          <w:tab w:val="left" w:pos="360"/>
          <w:tab w:val="left" w:pos="1134"/>
          <w:tab w:val="left" w:pos="12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1.16.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11 «Ведомственная структура расходов бюджета города Пыть-Яха на 2021 год» изложить в новой редакции согласно Приложению 10 «Ведомственная структура расходов бюджета города       Пыть-Яха на 2021 год» к настоящему решению;</w:t>
      </w:r>
    </w:p>
    <w:p w:rsidR="00CA102B" w:rsidRDefault="00CA102B" w:rsidP="006D06A3">
      <w:pPr>
        <w:tabs>
          <w:tab w:val="left" w:pos="360"/>
          <w:tab w:val="left" w:pos="1134"/>
          <w:tab w:val="left" w:pos="1260"/>
          <w:tab w:val="left" w:pos="16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1.17.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Приложение 12 «Ведомственная структура расходов бюджета города Пыть-Яха на плановый период 2022 и 2023 годов» изложить в новой редакции согласно Приложению 11 «Ведомственная структура расходов бюджета города Пыть-Яха на плановый период 2022 и 2023 годов» к настоящему решению;</w:t>
      </w:r>
    </w:p>
    <w:p w:rsidR="00CA102B" w:rsidRDefault="00CA102B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1.18.</w:t>
      </w:r>
      <w:r>
        <w:rPr>
          <w:sz w:val="28"/>
          <w:szCs w:val="28"/>
        </w:rPr>
        <w:tab/>
        <w:t xml:space="preserve">  Приложение 13 «Источники внутреннего финансирования дефицита бюджета города Пыть-Яха на 2021» изложить в следующей редакции: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13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14.12.2020 № 357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102B" w:rsidRDefault="00CA102B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CA102B" w:rsidRDefault="00CA102B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2021 год</w:t>
      </w:r>
    </w:p>
    <w:p w:rsidR="00CA102B" w:rsidRPr="006B6745" w:rsidRDefault="00CA102B" w:rsidP="00DD3B08">
      <w:pPr>
        <w:tabs>
          <w:tab w:val="left" w:pos="360"/>
          <w:tab w:val="left" w:pos="1134"/>
        </w:tabs>
        <w:jc w:val="both"/>
        <w:rPr>
          <w:sz w:val="16"/>
          <w:szCs w:val="16"/>
        </w:rPr>
      </w:pPr>
    </w:p>
    <w:p w:rsidR="00CA102B" w:rsidRDefault="00CA102B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662"/>
        <w:gridCol w:w="5599"/>
        <w:gridCol w:w="1156"/>
      </w:tblGrid>
      <w:tr w:rsidR="00CA102B" w:rsidRPr="000A2D0C" w:rsidTr="00F7130A">
        <w:trPr>
          <w:cantSplit/>
          <w:trHeight w:val="20"/>
          <w:tblHeader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4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Сумма на год</w:t>
            </w:r>
          </w:p>
        </w:tc>
      </w:tr>
      <w:tr w:rsidR="00CA102B" w:rsidRPr="000A2D0C" w:rsidTr="00F7130A">
        <w:trPr>
          <w:cantSplit/>
          <w:trHeight w:val="20"/>
          <w:tblHeader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1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2</w:t>
            </w:r>
          </w:p>
        </w:tc>
        <w:tc>
          <w:tcPr>
            <w:tcW w:w="614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3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4" w:type="pct"/>
            <w:vAlign w:val="bottom"/>
          </w:tcPr>
          <w:p w:rsidR="00CA102B" w:rsidRPr="00D23354" w:rsidRDefault="00CA102B" w:rsidP="006D009C">
            <w:pPr>
              <w:jc w:val="right"/>
            </w:pPr>
            <w:r>
              <w:t>782 430,1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614" w:type="pct"/>
            <w:vAlign w:val="bottom"/>
          </w:tcPr>
          <w:p w:rsidR="00CA102B" w:rsidRPr="00D23354" w:rsidRDefault="00CA102B" w:rsidP="006D009C">
            <w:pPr>
              <w:jc w:val="right"/>
            </w:pPr>
            <w:r>
              <w:t>782 430,1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973" w:type="pct"/>
          </w:tcPr>
          <w:p w:rsidR="00CA102B" w:rsidRPr="00D23354" w:rsidRDefault="00CA102B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>
              <w:t>151 967,7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973" w:type="pct"/>
          </w:tcPr>
          <w:p w:rsidR="00CA102B" w:rsidRPr="00D23354" w:rsidRDefault="00CA102B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>
              <w:t>231 967,7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6D009C">
            <w:pPr>
              <w:jc w:val="right"/>
            </w:pPr>
            <w:r>
              <w:t>80 000,0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6D009C">
            <w:pPr>
              <w:jc w:val="center"/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-50 000,0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5E3AD6">
            <w:pPr>
              <w:jc w:val="center"/>
            </w:pPr>
            <w:r>
              <w:rPr>
                <w:color w:val="000000"/>
              </w:rPr>
              <w:t>040 01 03 01 00 00 0000 800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5E3AD6"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50 000,0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5E3AD6">
            <w:pPr>
              <w:jc w:val="center"/>
            </w:pPr>
            <w:r>
              <w:rPr>
                <w:color w:val="000000"/>
              </w:rPr>
              <w:t>040 01 03 01 00 04 0000 810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50 000,0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973" w:type="pct"/>
          </w:tcPr>
          <w:p w:rsidR="00CA102B" w:rsidRPr="00D23354" w:rsidRDefault="00CA102B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535BF">
            <w:pPr>
              <w:jc w:val="right"/>
            </w:pPr>
            <w:r>
              <w:t>680 462,4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535BF">
            <w:pPr>
              <w:jc w:val="right"/>
            </w:pPr>
            <w:r>
              <w:t>4 738 851,6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535BF">
            <w:pPr>
              <w:jc w:val="right"/>
            </w:pPr>
            <w:r>
              <w:t>4 738 851,6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535BF">
            <w:pPr>
              <w:jc w:val="right"/>
            </w:pPr>
            <w:r>
              <w:rPr>
                <w:noProof/>
              </w:rPr>
              <w:pict>
                <v:rect id="Прямоугольник 18" o:spid="_x0000_s1026" style="position:absolute;left:0;text-align:left;margin-left:57.8pt;margin-top:11.5pt;width:27.35pt;height:24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A6NTlbiAAAACgEAAA8AAABkcnMvZG93&#10;bnJldi54bWxMj8FKw0AQhu+C77CM4EXaTUNta8ymSEEsUiim2vM2OybB7Gya3Sbx7R1PehqG+fjn&#10;+9P1aBvRY+drRwpm0wgEUuFMTaWC98PzZAXCB01GN45QwTd6WGfXV6lOjBvoDfs8lIJDyCdaQRVC&#10;m0jpiwqt9lPXIvHt03VWB167UppODxxuGxlH0UJaXRN/qHSLmwqLr/xiFQzFvj8edi9yf3fcOjpv&#10;z5v841Wp25vx6RFEwDH8wfCrz+qQsdPJXch40SiYzOZzRhXE0QN3YCJeLkCceN4vVyCzVP6vkP0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Do1OVuIAAAAKAQAADwAAAAAAAAAAAAAA&#10;AAAzBQAAZHJzL2Rvd25yZXYueG1sUEsFBgAAAAAEAAQA8wAAAEIGAAAAAA==&#10;" filled="f" stroked="f">
                  <v:textbox style="mso-next-textbox:#Прямоугольник 18">
                    <w:txbxContent>
                      <w:p w:rsidR="00CA102B" w:rsidRDefault="00CA102B" w:rsidP="008816C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  <w10:wrap anchorx="margin" anchory="page"/>
                </v:rect>
              </w:pict>
            </w:r>
            <w:r>
              <w:t>4 738 851,6</w:t>
            </w:r>
          </w:p>
        </w:tc>
      </w:tr>
      <w:tr w:rsidR="00CA102B" w:rsidRPr="000A2D0C" w:rsidTr="00F7130A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535BF">
            <w:pPr>
              <w:jc w:val="right"/>
            </w:pPr>
            <w:r>
              <w:t>4 738 851,6</w:t>
            </w:r>
          </w:p>
        </w:tc>
      </w:tr>
    </w:tbl>
    <w:p w:rsidR="00CA102B" w:rsidRDefault="00CA102B" w:rsidP="00F7130A">
      <w:pPr>
        <w:tabs>
          <w:tab w:val="left" w:pos="360"/>
          <w:tab w:val="left" w:pos="1134"/>
        </w:tabs>
        <w:ind w:right="-15"/>
        <w:jc w:val="both"/>
        <w:rPr>
          <w:sz w:val="28"/>
          <w:szCs w:val="28"/>
        </w:rPr>
      </w:pPr>
    </w:p>
    <w:p w:rsidR="00CA102B" w:rsidRDefault="00CA102B" w:rsidP="002D34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1.19. Приложение 14 «Источники внутреннего финансирования дефицита бюджета города Пыть-Яха на плановый период 2022 и 2023 годов» изложить в следующей редакции:</w:t>
      </w:r>
    </w:p>
    <w:p w:rsidR="00CA102B" w:rsidRDefault="00CA102B" w:rsidP="008E1F21">
      <w:pPr>
        <w:jc w:val="right"/>
        <w:rPr>
          <w:sz w:val="28"/>
          <w:szCs w:val="28"/>
        </w:rPr>
      </w:pPr>
    </w:p>
    <w:p w:rsidR="00CA102B" w:rsidRDefault="00CA102B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14</w:t>
      </w:r>
    </w:p>
    <w:p w:rsidR="00CA102B" w:rsidRDefault="00CA102B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CA102B" w:rsidRDefault="00CA102B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14.12.2020 № 357</w:t>
      </w:r>
    </w:p>
    <w:p w:rsidR="00CA102B" w:rsidRDefault="00CA102B" w:rsidP="008E1F21">
      <w:pPr>
        <w:jc w:val="right"/>
        <w:rPr>
          <w:sz w:val="28"/>
          <w:szCs w:val="28"/>
        </w:rPr>
      </w:pPr>
    </w:p>
    <w:p w:rsidR="00CA102B" w:rsidRDefault="00CA102B" w:rsidP="008E1F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города </w:t>
      </w:r>
      <w:r>
        <w:rPr>
          <w:sz w:val="28"/>
          <w:szCs w:val="28"/>
        </w:rPr>
        <w:br/>
        <w:t>Пыть-Яха на плановый период 2022 и 2023 годов</w:t>
      </w:r>
    </w:p>
    <w:p w:rsidR="00CA102B" w:rsidRPr="006B6745" w:rsidRDefault="00CA102B" w:rsidP="008E1F21">
      <w:pPr>
        <w:jc w:val="right"/>
        <w:rPr>
          <w:sz w:val="16"/>
          <w:szCs w:val="16"/>
        </w:rPr>
      </w:pPr>
    </w:p>
    <w:p w:rsidR="00CA102B" w:rsidRDefault="00CA102B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82"/>
        <w:gridCol w:w="4192"/>
        <w:gridCol w:w="1341"/>
        <w:gridCol w:w="1403"/>
      </w:tblGrid>
      <w:tr w:rsidR="00CA102B" w:rsidTr="008443D9">
        <w:trPr>
          <w:cantSplit/>
          <w:trHeight w:val="20"/>
          <w:tblHeader/>
        </w:trPr>
        <w:tc>
          <w:tcPr>
            <w:tcW w:w="1431" w:type="pct"/>
            <w:vMerge w:val="restar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noWrap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 год</w:t>
            </w:r>
          </w:p>
        </w:tc>
      </w:tr>
      <w:tr w:rsidR="00CA102B" w:rsidTr="008443D9">
        <w:trPr>
          <w:cantSplit/>
          <w:trHeight w:val="20"/>
          <w:tblHeader/>
        </w:trPr>
        <w:tc>
          <w:tcPr>
            <w:tcW w:w="1431" w:type="pct"/>
            <w:vMerge/>
            <w:vAlign w:val="center"/>
          </w:tcPr>
          <w:p w:rsidR="00CA102B" w:rsidRDefault="00CA102B">
            <w:pPr>
              <w:rPr>
                <w:color w:val="000000"/>
              </w:rPr>
            </w:pPr>
          </w:p>
        </w:tc>
        <w:tc>
          <w:tcPr>
            <w:tcW w:w="2157" w:type="pct"/>
            <w:vMerge/>
            <w:vAlign w:val="center"/>
          </w:tcPr>
          <w:p w:rsidR="00CA102B" w:rsidRDefault="00CA102B">
            <w:pPr>
              <w:rPr>
                <w:color w:val="000000"/>
              </w:rPr>
            </w:pPr>
          </w:p>
        </w:tc>
        <w:tc>
          <w:tcPr>
            <w:tcW w:w="690" w:type="pc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722" w:type="pc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</w:tr>
      <w:tr w:rsidR="00CA102B" w:rsidTr="008443D9">
        <w:trPr>
          <w:cantSplit/>
          <w:trHeight w:val="20"/>
          <w:tblHeader/>
        </w:trPr>
        <w:tc>
          <w:tcPr>
            <w:tcW w:w="1431" w:type="pc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57" w:type="pc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:rsidR="00CA102B" w:rsidRDefault="00CA10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040 00 00 00 00 00 0000 000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108 329,1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040 01 00 00 00 00 0000 000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ИСТОЧНИКИ ВНУТРЕННЕГО ФИНАНСИРОВАНИЯ ДЕФИЦИТОВ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108 329,1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040 01 02 00 00 00 0000 000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noWrap/>
            <w:vAlign w:val="bottom"/>
          </w:tcPr>
          <w:p w:rsidR="00CA102B" w:rsidRDefault="00CA102B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noWrap/>
            <w:vAlign w:val="bottom"/>
          </w:tcPr>
          <w:p w:rsidR="00CA102B" w:rsidRDefault="00CA102B" w:rsidP="002D3493">
            <w:pPr>
              <w:jc w:val="right"/>
            </w:pPr>
            <w:r>
              <w:t>108 329,1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040 01 02 00 00 00 0000 700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126 733,9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150 569,1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040 01 02 00 00 04 0000 710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126 733,9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150 569,1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040 01 02 00 00 00 0000 800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33 989,2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42 240,0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040 01 02 00 00 04 0000 810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33 989,2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42 240,0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040 01 05 00 00 00 0000 000</w:t>
            </w:r>
          </w:p>
        </w:tc>
        <w:tc>
          <w:tcPr>
            <w:tcW w:w="2157" w:type="pct"/>
            <w:vAlign w:val="center"/>
          </w:tcPr>
          <w:p w:rsidR="00CA102B" w:rsidRDefault="00CA102B" w:rsidP="00A13BBF">
            <w: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0,00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0,00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040 01 05 00 00 00 0000 500</w:t>
            </w:r>
          </w:p>
        </w:tc>
        <w:tc>
          <w:tcPr>
            <w:tcW w:w="2157" w:type="pct"/>
          </w:tcPr>
          <w:p w:rsidR="00CA102B" w:rsidRDefault="00CA102B" w:rsidP="004260DA">
            <w:r>
              <w:t>Увеличение остатков средств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-</w:t>
            </w:r>
            <w:r w:rsidRPr="00DB0CBD">
              <w:t>3 498 681,0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040 01 05 02 00 00 0000 500</w:t>
            </w:r>
          </w:p>
        </w:tc>
        <w:tc>
          <w:tcPr>
            <w:tcW w:w="2157" w:type="pct"/>
          </w:tcPr>
          <w:p w:rsidR="00CA102B" w:rsidRDefault="00CA102B" w:rsidP="004260DA">
            <w:r>
              <w:t>Увеличение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-</w:t>
            </w:r>
            <w:r w:rsidRPr="00DB0CBD">
              <w:t>3 498 681,0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040 01 05 02 01 00 0000 510</w:t>
            </w:r>
          </w:p>
        </w:tc>
        <w:tc>
          <w:tcPr>
            <w:tcW w:w="2157" w:type="pct"/>
          </w:tcPr>
          <w:p w:rsidR="00CA102B" w:rsidRDefault="00CA102B" w:rsidP="004260DA">
            <w:r>
              <w:t>Увеличение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-</w:t>
            </w:r>
            <w:r w:rsidRPr="00DB0CBD">
              <w:t>3 498 681,0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040 01 05 02 01 04 0000 510</w:t>
            </w:r>
          </w:p>
        </w:tc>
        <w:tc>
          <w:tcPr>
            <w:tcW w:w="2157" w:type="pct"/>
          </w:tcPr>
          <w:p w:rsidR="00CA102B" w:rsidRDefault="00CA102B" w:rsidP="004260DA"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-</w:t>
            </w:r>
            <w:r w:rsidRPr="00BD5817">
              <w:t>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t>-</w:t>
            </w:r>
            <w:r w:rsidRPr="00DB0CBD">
              <w:t>3 498 681,0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vAlign w:val="center"/>
          </w:tcPr>
          <w:p w:rsidR="00CA102B" w:rsidRDefault="00CA102B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040 01 05 00 00 00 0000 600</w:t>
            </w:r>
          </w:p>
        </w:tc>
        <w:tc>
          <w:tcPr>
            <w:tcW w:w="2157" w:type="pct"/>
          </w:tcPr>
          <w:p w:rsidR="00CA102B" w:rsidRDefault="00CA102B" w:rsidP="004260DA">
            <w:r>
              <w:t>Уменьшение остатков средств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 w:rsidRPr="00DB0CBD">
              <w:t>3 498 681,0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CA102B" w:rsidRDefault="00CA102B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040 01 05 02 00 00 0000 600</w:t>
            </w:r>
          </w:p>
        </w:tc>
        <w:tc>
          <w:tcPr>
            <w:tcW w:w="2157" w:type="pct"/>
            <w:vAlign w:val="bottom"/>
          </w:tcPr>
          <w:p w:rsidR="00CA102B" w:rsidRDefault="00CA102B" w:rsidP="004260DA">
            <w:r>
              <w:t>Уменьшение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 w:rsidRPr="00DB0CBD">
              <w:t>3 498 681,0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CA102B" w:rsidRDefault="00CA102B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040 01 05 02 01 00 0000 610</w:t>
            </w:r>
          </w:p>
        </w:tc>
        <w:tc>
          <w:tcPr>
            <w:tcW w:w="2157" w:type="pct"/>
            <w:vAlign w:val="bottom"/>
          </w:tcPr>
          <w:p w:rsidR="00CA102B" w:rsidRDefault="00CA102B" w:rsidP="004260DA">
            <w:r>
              <w:t>Уменьшение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 w:rsidRPr="00DB0CBD">
              <w:t>3 498 681,0</w:t>
            </w:r>
          </w:p>
        </w:tc>
      </w:tr>
      <w:tr w:rsidR="00CA102B" w:rsidTr="002D3493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CA102B" w:rsidRDefault="00CA102B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040 01 05 02 01 04 0000 610</w:t>
            </w:r>
          </w:p>
        </w:tc>
        <w:tc>
          <w:tcPr>
            <w:tcW w:w="2157" w:type="pct"/>
            <w:vAlign w:val="bottom"/>
          </w:tcPr>
          <w:p w:rsidR="00CA102B" w:rsidRDefault="00CA102B" w:rsidP="00A13BBF"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CA102B" w:rsidRDefault="00CA102B" w:rsidP="002D3493">
            <w:pPr>
              <w:jc w:val="right"/>
            </w:pPr>
            <w:r>
              <w:t>3 465 146,7</w:t>
            </w:r>
          </w:p>
        </w:tc>
        <w:tc>
          <w:tcPr>
            <w:tcW w:w="722" w:type="pct"/>
            <w:vAlign w:val="bottom"/>
          </w:tcPr>
          <w:p w:rsidR="00CA102B" w:rsidRDefault="00CA102B" w:rsidP="002D3493">
            <w:pPr>
              <w:jc w:val="right"/>
            </w:pPr>
            <w:r>
              <w:rPr>
                <w:noProof/>
              </w:rPr>
              <w:pict>
                <v:rect id="Прямоугольник 2" o:spid="_x0000_s1027" style="position:absolute;left:0;text-align:left;margin-left:66.4pt;margin-top:-2.25pt;width:30pt;height:24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ABiELuMAAAAKAQAADwAAAAAAAAAA&#10;AAAAAAA1BQAAZHJzL2Rvd25yZXYueG1sUEsFBgAAAAAEAAQA8wAAAEUGAAAAAA==&#10;" filled="f" stroked="f">
                  <v:textbox style="mso-next-textbox:#Прямоугольник 2">
                    <w:txbxContent>
                      <w:p w:rsidR="00CA102B" w:rsidRDefault="00CA102B" w:rsidP="002D349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  <w10:wrap anchorx="margin" anchory="page"/>
                </v:rect>
              </w:pict>
            </w:r>
            <w:r>
              <w:t>3 498 681,0</w:t>
            </w:r>
          </w:p>
        </w:tc>
      </w:tr>
    </w:tbl>
    <w:p w:rsidR="00CA102B" w:rsidRDefault="00CA102B" w:rsidP="008E1F21">
      <w:pPr>
        <w:jc w:val="right"/>
        <w:rPr>
          <w:sz w:val="24"/>
          <w:szCs w:val="24"/>
        </w:rPr>
      </w:pPr>
    </w:p>
    <w:p w:rsidR="00CA102B" w:rsidRDefault="00CA102B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1.20.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Таблицу 1 Приложения 15 «Программа муниципальных внутренних заимствований муниципального образования городской округ город Пыть-Ях на 2021 год и на плановый период 2022 и 2023 годов» изложить в следующей редакции:</w:t>
      </w:r>
    </w:p>
    <w:p w:rsidR="00CA102B" w:rsidRPr="009A6AB5" w:rsidRDefault="00CA102B" w:rsidP="0029035E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9A6AB5">
        <w:rPr>
          <w:bCs/>
          <w:sz w:val="28"/>
          <w:szCs w:val="28"/>
        </w:rPr>
        <w:t>Таблица 1</w:t>
      </w:r>
    </w:p>
    <w:p w:rsidR="00CA102B" w:rsidRPr="009A6AB5" w:rsidRDefault="00CA102B" w:rsidP="009A6AB5">
      <w:pPr>
        <w:ind w:left="680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A6AB5">
        <w:rPr>
          <w:bCs/>
          <w:sz w:val="28"/>
          <w:szCs w:val="28"/>
        </w:rPr>
        <w:t>риложения 15</w:t>
      </w:r>
    </w:p>
    <w:p w:rsidR="00CA102B" w:rsidRPr="009A6AB5" w:rsidRDefault="00CA102B" w:rsidP="006D009C">
      <w:pPr>
        <w:jc w:val="right"/>
        <w:rPr>
          <w:bCs/>
          <w:sz w:val="28"/>
          <w:szCs w:val="28"/>
        </w:rPr>
      </w:pPr>
    </w:p>
    <w:p w:rsidR="00CA102B" w:rsidRPr="009A6AB5" w:rsidRDefault="00CA102B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CA102B" w:rsidRDefault="00CA102B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9A6AB5">
        <w:rPr>
          <w:bCs/>
          <w:sz w:val="28"/>
          <w:szCs w:val="28"/>
        </w:rPr>
        <w:t xml:space="preserve"> год</w:t>
      </w:r>
    </w:p>
    <w:p w:rsidR="00CA102B" w:rsidRPr="009A6AB5" w:rsidRDefault="00CA102B" w:rsidP="0029035E">
      <w:pPr>
        <w:tabs>
          <w:tab w:val="left" w:pos="540"/>
        </w:tabs>
        <w:jc w:val="center"/>
        <w:rPr>
          <w:bCs/>
          <w:sz w:val="28"/>
          <w:szCs w:val="28"/>
        </w:rPr>
      </w:pPr>
    </w:p>
    <w:p w:rsidR="00CA102B" w:rsidRPr="00B50124" w:rsidRDefault="00CA102B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15"/>
        <w:gridCol w:w="2026"/>
      </w:tblGrid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CA102B" w:rsidRPr="00CB2532" w:rsidRDefault="00CA102B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CA102B" w:rsidRPr="00CB2532" w:rsidRDefault="00CA102B" w:rsidP="006D009C">
            <w:pPr>
              <w:jc w:val="center"/>
            </w:pPr>
            <w:r w:rsidRPr="00CB2532">
              <w:t>Сумма на год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151 967,6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231 967,6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80</w:t>
            </w:r>
            <w:r w:rsidRPr="00CB2532">
              <w:t> 000,0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-50 00</w:t>
            </w:r>
            <w:r w:rsidRPr="00CB2532">
              <w:t>0,0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356A09">
            <w:pPr>
              <w:jc w:val="right"/>
            </w:pPr>
            <w:r>
              <w:rPr>
                <w:noProof/>
              </w:rPr>
              <w:pict>
                <v:rect id="Прямоугольник 3" o:spid="_x0000_s1028" style="position:absolute;left:0;text-align:left;margin-left:96.4pt;margin-top:5.85pt;width:18pt;height:24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" filled="f" stroked="f">
                  <v:textbox style="mso-next-textbox:#Прямоугольник 3">
                    <w:txbxContent>
                      <w:p w:rsidR="00CA102B" w:rsidRDefault="00CA102B" w:rsidP="008443D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  <w10:wrap anchorx="margin" anchory="page"/>
                </v:rect>
              </w:pict>
            </w:r>
            <w:r>
              <w:t>50 000</w:t>
            </w:r>
            <w:r w:rsidRPr="00CB2532">
              <w:t>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356A09">
            <w:pPr>
              <w:jc w:val="right"/>
              <w:rPr>
                <w:bCs/>
              </w:rPr>
            </w:pPr>
            <w:r>
              <w:rPr>
                <w:bCs/>
              </w:rPr>
              <w:t>101 967,6</w:t>
            </w:r>
          </w:p>
        </w:tc>
      </w:tr>
    </w:tbl>
    <w:p w:rsidR="00CA102B" w:rsidRDefault="00CA102B" w:rsidP="006D009C">
      <w:pPr>
        <w:rPr>
          <w:sz w:val="16"/>
          <w:szCs w:val="16"/>
        </w:rPr>
      </w:pPr>
    </w:p>
    <w:p w:rsidR="00CA102B" w:rsidRPr="006B6745" w:rsidRDefault="00CA102B" w:rsidP="006D009C">
      <w:pPr>
        <w:rPr>
          <w:sz w:val="16"/>
          <w:szCs w:val="16"/>
        </w:rPr>
      </w:pPr>
    </w:p>
    <w:p w:rsidR="00CA102B" w:rsidRDefault="00CA102B" w:rsidP="00A937C5">
      <w:pPr>
        <w:tabs>
          <w:tab w:val="left" w:pos="426"/>
          <w:tab w:val="left" w:pos="1260"/>
        </w:tabs>
        <w:ind w:firstLine="567"/>
        <w:jc w:val="both"/>
        <w:rPr>
          <w:sz w:val="28"/>
          <w:szCs w:val="28"/>
        </w:rPr>
      </w:pPr>
      <w:r w:rsidRPr="00B76BEA">
        <w:rPr>
          <w:sz w:val="28"/>
          <w:szCs w:val="28"/>
        </w:rPr>
        <w:t>1.</w:t>
      </w:r>
      <w:r>
        <w:rPr>
          <w:sz w:val="28"/>
          <w:szCs w:val="28"/>
        </w:rPr>
        <w:t>21</w:t>
      </w:r>
      <w:r w:rsidRPr="00B76BEA">
        <w:rPr>
          <w:sz w:val="28"/>
          <w:szCs w:val="28"/>
        </w:rPr>
        <w:t>.</w:t>
      </w:r>
      <w:r w:rsidRPr="00B76BEA">
        <w:rPr>
          <w:sz w:val="28"/>
          <w:szCs w:val="28"/>
        </w:rPr>
        <w:tab/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«Объем бюджетных ассигнований, предусмотренных на исполнение муниципальных гарантий» Приложения 16 «Программа муниципальных гарантий муниципального образования </w:t>
      </w:r>
      <w:r w:rsidRPr="004C4ECF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4C4ECF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4C4E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Пыть-Яха на 2021 год и на плановый период 2022 и 2023 годов» изложить в следующей редакции:</w:t>
      </w:r>
    </w:p>
    <w:p w:rsidR="00CA102B" w:rsidRDefault="00CA102B" w:rsidP="00C42EC7">
      <w:pPr>
        <w:jc w:val="right"/>
        <w:rPr>
          <w:sz w:val="28"/>
          <w:szCs w:val="28"/>
        </w:rPr>
      </w:pPr>
    </w:p>
    <w:p w:rsidR="00CA102B" w:rsidRDefault="00CA102B" w:rsidP="0029035E">
      <w:pPr>
        <w:spacing w:line="232" w:lineRule="auto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bCs/>
          <w:sz w:val="28"/>
          <w:szCs w:val="28"/>
          <w:lang w:val="en-US"/>
        </w:rPr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CA102B" w:rsidRDefault="00CA102B" w:rsidP="00C42EC7">
      <w:pPr>
        <w:jc w:val="center"/>
        <w:rPr>
          <w:bCs/>
          <w:sz w:val="16"/>
          <w:szCs w:val="16"/>
        </w:rPr>
      </w:pPr>
    </w:p>
    <w:p w:rsidR="00CA102B" w:rsidRPr="006B6745" w:rsidRDefault="00CA102B" w:rsidP="00C42EC7">
      <w:pPr>
        <w:jc w:val="center"/>
        <w:rPr>
          <w:bCs/>
          <w:sz w:val="16"/>
          <w:szCs w:val="16"/>
        </w:rPr>
      </w:pPr>
    </w:p>
    <w:tbl>
      <w:tblPr>
        <w:tblW w:w="4977" w:type="pct"/>
        <w:tblLook w:val="00A0"/>
      </w:tblPr>
      <w:tblGrid>
        <w:gridCol w:w="5974"/>
        <w:gridCol w:w="1352"/>
        <w:gridCol w:w="1191"/>
        <w:gridCol w:w="1179"/>
      </w:tblGrid>
      <w:tr w:rsidR="00CA102B" w:rsidRPr="00105650" w:rsidTr="008443D9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CA102B" w:rsidRPr="00105650" w:rsidTr="008443D9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2B" w:rsidRPr="00105650" w:rsidRDefault="00CA102B" w:rsidP="00333A40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22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CA102B" w:rsidRPr="00105650" w:rsidTr="008443D9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2B" w:rsidRPr="00105650" w:rsidRDefault="00CA102B" w:rsidP="00333A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2B" w:rsidRPr="00105650" w:rsidRDefault="00CA102B" w:rsidP="00333A40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11 503,2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102B" w:rsidRPr="00105650" w:rsidRDefault="00CA102B" w:rsidP="00333A40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102B" w:rsidRPr="00105650" w:rsidRDefault="00CA102B" w:rsidP="00333A40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rect id="Прямоугольник 5" o:spid="_x0000_s1029" style="position:absolute;left:0;text-align:left;margin-left:56.3pt;margin-top:17.15pt;width:21pt;height:24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YT2gIAAMc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" filled="f" stroked="f">
                  <v:textbox style="mso-next-textbox:#Прямоугольник 5">
                    <w:txbxContent>
                      <w:p w:rsidR="00CA102B" w:rsidRDefault="00CA102B" w:rsidP="008443D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  <w10:wrap anchorx="margin" anchory="page"/>
                </v:rect>
              </w:pict>
            </w: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CA102B" w:rsidRDefault="00CA102B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CA102B" w:rsidRDefault="00CA102B" w:rsidP="0029035E">
      <w:pPr>
        <w:tabs>
          <w:tab w:val="left" w:pos="426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1.22.</w:t>
      </w:r>
      <w:r w:rsidRPr="00047F6F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17 «Объем межбюджетных трансфертов, поступающих в бюджет города Пыть-Яха от других бюджетов бюджетной системы Российской Федерации на 2021 год» изложить в новой редакции согласно Приложению 12</w:t>
      </w:r>
      <w:r w:rsidRPr="009A6AB5">
        <w:rPr>
          <w:sz w:val="28"/>
          <w:szCs w:val="28"/>
        </w:rPr>
        <w:t xml:space="preserve"> «Объем</w:t>
      </w:r>
      <w:r>
        <w:rPr>
          <w:sz w:val="28"/>
          <w:szCs w:val="28"/>
        </w:rPr>
        <w:t xml:space="preserve"> межбюджетных трансфертов, поступающих в бюджет города Пыть-Яха от других бюджетов бюджетной системы Российской Федерации на 2021 год» к настоящему решению;</w:t>
      </w:r>
    </w:p>
    <w:p w:rsidR="00CA102B" w:rsidRPr="00C040D0" w:rsidRDefault="00CA102B" w:rsidP="0029035E">
      <w:pPr>
        <w:tabs>
          <w:tab w:val="left" w:pos="426"/>
          <w:tab w:val="left" w:pos="1080"/>
        </w:tabs>
        <w:ind w:firstLine="567"/>
        <w:jc w:val="both"/>
        <w:rPr>
          <w:sz w:val="16"/>
          <w:szCs w:val="16"/>
        </w:rPr>
      </w:pPr>
    </w:p>
    <w:p w:rsidR="00CA102B" w:rsidRDefault="00CA102B" w:rsidP="006B6745">
      <w:pPr>
        <w:tabs>
          <w:tab w:val="left" w:pos="426"/>
          <w:tab w:val="left" w:pos="1080"/>
          <w:tab w:val="left" w:pos="12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1.23. Приложение 18 «Объем межбюджетных трансфертов, поступающих в бюджет города Пыть-Яха от других бюджетов бюджетной системы Российской Федерации на 2022-2023 годы» изложить в новой редакции согласно Приложению 13</w:t>
      </w:r>
      <w:r w:rsidRPr="009A6AB5">
        <w:rPr>
          <w:sz w:val="28"/>
          <w:szCs w:val="28"/>
        </w:rPr>
        <w:t xml:space="preserve"> «Объем</w:t>
      </w:r>
      <w:r>
        <w:rPr>
          <w:sz w:val="28"/>
          <w:szCs w:val="28"/>
        </w:rPr>
        <w:t xml:space="preserve"> межбюджетных трансфертов, поступающих в бюджет города Пыть-Яха от других бюджетов бюджетной системы Российской Федерации на 2022-2023 годы» к настоящему решению.</w:t>
      </w:r>
    </w:p>
    <w:p w:rsidR="00CA102B" w:rsidRDefault="00CA102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CA102B" w:rsidRDefault="00CA102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CA102B" w:rsidRDefault="00CA102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CA102B" w:rsidRDefault="00CA102B" w:rsidP="00E134AA">
      <w:pPr>
        <w:tabs>
          <w:tab w:val="left" w:pos="0"/>
          <w:tab w:val="left" w:pos="426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CA102B" w:rsidRDefault="00CA102B" w:rsidP="006B6745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</w:p>
    <w:p w:rsidR="00CA102B" w:rsidRDefault="00CA102B" w:rsidP="00E134AA">
      <w:pPr>
        <w:tabs>
          <w:tab w:val="left" w:pos="0"/>
          <w:tab w:val="left" w:pos="426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CA102B" w:rsidRDefault="00CA102B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CA102B" w:rsidRDefault="00CA102B" w:rsidP="006B6745">
      <w:pPr>
        <w:numPr>
          <w:ilvl w:val="0"/>
          <w:numId w:val="29"/>
        </w:numPr>
        <w:tabs>
          <w:tab w:val="left" w:pos="0"/>
          <w:tab w:val="left" w:pos="540"/>
          <w:tab w:val="left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CA102B" w:rsidRDefault="00CA102B" w:rsidP="001F4A74">
      <w:pPr>
        <w:jc w:val="both"/>
        <w:rPr>
          <w:sz w:val="24"/>
          <w:szCs w:val="24"/>
        </w:rPr>
      </w:pPr>
    </w:p>
    <w:p w:rsidR="00CA102B" w:rsidRDefault="00CA102B" w:rsidP="001F4A74">
      <w:pPr>
        <w:jc w:val="both"/>
        <w:rPr>
          <w:sz w:val="24"/>
          <w:szCs w:val="24"/>
        </w:rPr>
      </w:pPr>
    </w:p>
    <w:p w:rsidR="00CA102B" w:rsidRDefault="00CA102B" w:rsidP="001F4A74">
      <w:pPr>
        <w:jc w:val="both"/>
        <w:rPr>
          <w:sz w:val="24"/>
          <w:szCs w:val="24"/>
        </w:rPr>
      </w:pPr>
    </w:p>
    <w:p w:rsidR="00CA102B" w:rsidRDefault="00CA102B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CA102B" w:rsidRDefault="00CA102B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CA102B" w:rsidRPr="00BB12A2" w:rsidRDefault="00CA102B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CA102B" w:rsidRDefault="00CA102B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 xml:space="preserve">М.П. Гладкова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_______</w:t>
      </w:r>
      <w:r>
        <w:rPr>
          <w:b/>
          <w:sz w:val="28"/>
          <w:szCs w:val="28"/>
        </w:rPr>
        <w:t>А.Н. Морозов</w:t>
      </w:r>
    </w:p>
    <w:p w:rsidR="00CA102B" w:rsidRPr="00BB12A2" w:rsidRDefault="00CA102B" w:rsidP="007754A0">
      <w:pPr>
        <w:jc w:val="center"/>
        <w:rPr>
          <w:b/>
        </w:rPr>
      </w:pPr>
    </w:p>
    <w:p w:rsidR="00CA102B" w:rsidRPr="00BB12A2" w:rsidRDefault="00CA102B" w:rsidP="008443D9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21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 г.</w:t>
      </w:r>
    </w:p>
    <w:sectPr w:rsidR="00CA102B" w:rsidRPr="00BB12A2" w:rsidSect="006B6745">
      <w:headerReference w:type="even" r:id="rId8"/>
      <w:headerReference w:type="default" r:id="rId9"/>
      <w:pgSz w:w="11906" w:h="16838" w:code="9"/>
      <w:pgMar w:top="851" w:right="68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02B" w:rsidRDefault="00CA102B">
      <w:r>
        <w:separator/>
      </w:r>
    </w:p>
  </w:endnote>
  <w:endnote w:type="continuationSeparator" w:id="0">
    <w:p w:rsidR="00CA102B" w:rsidRDefault="00CA1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02B" w:rsidRDefault="00CA102B">
      <w:r>
        <w:separator/>
      </w:r>
    </w:p>
  </w:footnote>
  <w:footnote w:type="continuationSeparator" w:id="0">
    <w:p w:rsidR="00CA102B" w:rsidRDefault="00CA1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02B" w:rsidRDefault="00CA102B" w:rsidP="00C85C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102B" w:rsidRDefault="00CA102B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02B" w:rsidRDefault="00CA102B" w:rsidP="008942B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CA102B" w:rsidRDefault="00CA102B" w:rsidP="00C8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155FB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3640"/>
    <w:rsid w:val="00053BF8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2D0C"/>
    <w:rsid w:val="000A6386"/>
    <w:rsid w:val="000B58D9"/>
    <w:rsid w:val="000C153F"/>
    <w:rsid w:val="000C3694"/>
    <w:rsid w:val="000D70FF"/>
    <w:rsid w:val="000E3B70"/>
    <w:rsid w:val="000E7273"/>
    <w:rsid w:val="000F061F"/>
    <w:rsid w:val="000F256D"/>
    <w:rsid w:val="000F59E3"/>
    <w:rsid w:val="000F6990"/>
    <w:rsid w:val="00101035"/>
    <w:rsid w:val="00105650"/>
    <w:rsid w:val="00107FCC"/>
    <w:rsid w:val="0011169C"/>
    <w:rsid w:val="00114C7E"/>
    <w:rsid w:val="00116D70"/>
    <w:rsid w:val="001211AC"/>
    <w:rsid w:val="00133128"/>
    <w:rsid w:val="00143C54"/>
    <w:rsid w:val="00144D53"/>
    <w:rsid w:val="001460F4"/>
    <w:rsid w:val="00150F3D"/>
    <w:rsid w:val="00153437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918B5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17D64"/>
    <w:rsid w:val="00232050"/>
    <w:rsid w:val="0023442E"/>
    <w:rsid w:val="0023704C"/>
    <w:rsid w:val="00242EE2"/>
    <w:rsid w:val="002431A7"/>
    <w:rsid w:val="0024327B"/>
    <w:rsid w:val="00243C65"/>
    <w:rsid w:val="002449BA"/>
    <w:rsid w:val="00245A4B"/>
    <w:rsid w:val="00246AB7"/>
    <w:rsid w:val="00247439"/>
    <w:rsid w:val="002515F4"/>
    <w:rsid w:val="002539B5"/>
    <w:rsid w:val="00255419"/>
    <w:rsid w:val="002651CC"/>
    <w:rsid w:val="002704ED"/>
    <w:rsid w:val="0027240A"/>
    <w:rsid w:val="00276212"/>
    <w:rsid w:val="0029035E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309"/>
    <w:rsid w:val="00313B83"/>
    <w:rsid w:val="00316A8E"/>
    <w:rsid w:val="00321117"/>
    <w:rsid w:val="00321EFF"/>
    <w:rsid w:val="00333A40"/>
    <w:rsid w:val="00333F49"/>
    <w:rsid w:val="00336E9D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9415E"/>
    <w:rsid w:val="003A230D"/>
    <w:rsid w:val="003C5034"/>
    <w:rsid w:val="003D6905"/>
    <w:rsid w:val="003E21F7"/>
    <w:rsid w:val="003E28C1"/>
    <w:rsid w:val="003E3EE6"/>
    <w:rsid w:val="003E6849"/>
    <w:rsid w:val="003E6BE7"/>
    <w:rsid w:val="003F024C"/>
    <w:rsid w:val="003F271B"/>
    <w:rsid w:val="0040496A"/>
    <w:rsid w:val="0040606E"/>
    <w:rsid w:val="00410258"/>
    <w:rsid w:val="004120E1"/>
    <w:rsid w:val="00414914"/>
    <w:rsid w:val="0042021E"/>
    <w:rsid w:val="00421BE7"/>
    <w:rsid w:val="00421E07"/>
    <w:rsid w:val="00422505"/>
    <w:rsid w:val="00425025"/>
    <w:rsid w:val="004260DA"/>
    <w:rsid w:val="004356AC"/>
    <w:rsid w:val="004362D1"/>
    <w:rsid w:val="00436B31"/>
    <w:rsid w:val="004462B7"/>
    <w:rsid w:val="00453A3D"/>
    <w:rsid w:val="00453C78"/>
    <w:rsid w:val="00454EE1"/>
    <w:rsid w:val="00460D9D"/>
    <w:rsid w:val="004641D8"/>
    <w:rsid w:val="00466ED8"/>
    <w:rsid w:val="004739E4"/>
    <w:rsid w:val="00486E77"/>
    <w:rsid w:val="00491A61"/>
    <w:rsid w:val="0049268F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4ECF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34C96"/>
    <w:rsid w:val="00547DF7"/>
    <w:rsid w:val="005528EB"/>
    <w:rsid w:val="00580B66"/>
    <w:rsid w:val="005835D8"/>
    <w:rsid w:val="00590566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4023"/>
    <w:rsid w:val="00675CAB"/>
    <w:rsid w:val="00675D0D"/>
    <w:rsid w:val="00681751"/>
    <w:rsid w:val="00682936"/>
    <w:rsid w:val="0068389D"/>
    <w:rsid w:val="006861ED"/>
    <w:rsid w:val="006A40BF"/>
    <w:rsid w:val="006B6745"/>
    <w:rsid w:val="006B7ADA"/>
    <w:rsid w:val="006C0CA2"/>
    <w:rsid w:val="006C2991"/>
    <w:rsid w:val="006C5121"/>
    <w:rsid w:val="006C7715"/>
    <w:rsid w:val="006C77E0"/>
    <w:rsid w:val="006C7C5B"/>
    <w:rsid w:val="006D009C"/>
    <w:rsid w:val="006D06A3"/>
    <w:rsid w:val="006D06F6"/>
    <w:rsid w:val="006E0612"/>
    <w:rsid w:val="006E10DF"/>
    <w:rsid w:val="006E2B7B"/>
    <w:rsid w:val="006E5188"/>
    <w:rsid w:val="006F3704"/>
    <w:rsid w:val="006F5D4D"/>
    <w:rsid w:val="00702149"/>
    <w:rsid w:val="0070472F"/>
    <w:rsid w:val="00704F2F"/>
    <w:rsid w:val="007056DA"/>
    <w:rsid w:val="00705B4D"/>
    <w:rsid w:val="00706D89"/>
    <w:rsid w:val="007116B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0814"/>
    <w:rsid w:val="00751D0B"/>
    <w:rsid w:val="00753EEE"/>
    <w:rsid w:val="007543A6"/>
    <w:rsid w:val="0075692B"/>
    <w:rsid w:val="00757121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6C14"/>
    <w:rsid w:val="007A759D"/>
    <w:rsid w:val="007B10AB"/>
    <w:rsid w:val="007D1AA9"/>
    <w:rsid w:val="007D3C4A"/>
    <w:rsid w:val="007D4DB3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24DD5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0E79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2D7C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51D9"/>
    <w:rsid w:val="00997C6E"/>
    <w:rsid w:val="009A1CAD"/>
    <w:rsid w:val="009A3FCC"/>
    <w:rsid w:val="009A58AC"/>
    <w:rsid w:val="009A6AB5"/>
    <w:rsid w:val="009B43C2"/>
    <w:rsid w:val="009C29A2"/>
    <w:rsid w:val="009C2A4B"/>
    <w:rsid w:val="009D15BE"/>
    <w:rsid w:val="009D7476"/>
    <w:rsid w:val="009E5FBB"/>
    <w:rsid w:val="009E6E8C"/>
    <w:rsid w:val="009F6FAA"/>
    <w:rsid w:val="009F799C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3ED3"/>
    <w:rsid w:val="00A560CF"/>
    <w:rsid w:val="00A574C8"/>
    <w:rsid w:val="00A627BD"/>
    <w:rsid w:val="00A750CC"/>
    <w:rsid w:val="00A75D13"/>
    <w:rsid w:val="00A81443"/>
    <w:rsid w:val="00A81903"/>
    <w:rsid w:val="00A836C0"/>
    <w:rsid w:val="00A91819"/>
    <w:rsid w:val="00A937C5"/>
    <w:rsid w:val="00A93D05"/>
    <w:rsid w:val="00A96F8F"/>
    <w:rsid w:val="00A976E3"/>
    <w:rsid w:val="00AA0A00"/>
    <w:rsid w:val="00AA2101"/>
    <w:rsid w:val="00AA2F1D"/>
    <w:rsid w:val="00AA4FB7"/>
    <w:rsid w:val="00AA70FF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96E"/>
    <w:rsid w:val="00B05F0B"/>
    <w:rsid w:val="00B1599B"/>
    <w:rsid w:val="00B162F3"/>
    <w:rsid w:val="00B30173"/>
    <w:rsid w:val="00B35B4A"/>
    <w:rsid w:val="00B37FCA"/>
    <w:rsid w:val="00B41678"/>
    <w:rsid w:val="00B4379A"/>
    <w:rsid w:val="00B50124"/>
    <w:rsid w:val="00B516C0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D5817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0379F"/>
    <w:rsid w:val="00C040D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099F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102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23354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763D"/>
    <w:rsid w:val="00D91ADF"/>
    <w:rsid w:val="00D92A1B"/>
    <w:rsid w:val="00D94559"/>
    <w:rsid w:val="00D97368"/>
    <w:rsid w:val="00DA2BFE"/>
    <w:rsid w:val="00DA47E9"/>
    <w:rsid w:val="00DB0488"/>
    <w:rsid w:val="00DB0CBD"/>
    <w:rsid w:val="00DB5383"/>
    <w:rsid w:val="00DC797E"/>
    <w:rsid w:val="00DD19BB"/>
    <w:rsid w:val="00DD3B08"/>
    <w:rsid w:val="00DD4145"/>
    <w:rsid w:val="00DE411D"/>
    <w:rsid w:val="00DE5D6F"/>
    <w:rsid w:val="00DF0E0C"/>
    <w:rsid w:val="00DF7917"/>
    <w:rsid w:val="00E0075D"/>
    <w:rsid w:val="00E059F3"/>
    <w:rsid w:val="00E062D0"/>
    <w:rsid w:val="00E119F9"/>
    <w:rsid w:val="00E12ABC"/>
    <w:rsid w:val="00E134AA"/>
    <w:rsid w:val="00E1369D"/>
    <w:rsid w:val="00E21139"/>
    <w:rsid w:val="00E2151F"/>
    <w:rsid w:val="00E239C2"/>
    <w:rsid w:val="00E23CEE"/>
    <w:rsid w:val="00E24682"/>
    <w:rsid w:val="00E26842"/>
    <w:rsid w:val="00E2694F"/>
    <w:rsid w:val="00E27079"/>
    <w:rsid w:val="00E27B7F"/>
    <w:rsid w:val="00E3355B"/>
    <w:rsid w:val="00E353C2"/>
    <w:rsid w:val="00E40A20"/>
    <w:rsid w:val="00E40E2D"/>
    <w:rsid w:val="00E41998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130A"/>
    <w:rsid w:val="00F72028"/>
    <w:rsid w:val="00F73C60"/>
    <w:rsid w:val="00F73FF3"/>
    <w:rsid w:val="00F747CA"/>
    <w:rsid w:val="00F7730F"/>
    <w:rsid w:val="00F84665"/>
    <w:rsid w:val="00F84C43"/>
    <w:rsid w:val="00F939C7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55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155F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155F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155FB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155F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155FB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5FB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55FB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2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7</Pages>
  <Words>2255</Words>
  <Characters>12858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user</cp:lastModifiedBy>
  <cp:revision>34</cp:revision>
  <cp:lastPrinted>2021-03-19T11:07:00Z</cp:lastPrinted>
  <dcterms:created xsi:type="dcterms:W3CDTF">2021-03-02T11:57:00Z</dcterms:created>
  <dcterms:modified xsi:type="dcterms:W3CDTF">2021-03-19T11:08:00Z</dcterms:modified>
</cp:coreProperties>
</file>